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8A789" w14:textId="77777777" w:rsidR="009034FB" w:rsidRDefault="009034FB" w:rsidP="009034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RYCHARD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fl.1409)</w:t>
      </w:r>
    </w:p>
    <w:p w14:paraId="64A01AB1" w14:textId="77777777" w:rsidR="009034FB" w:rsidRDefault="009034FB" w:rsidP="009034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6D2CF61A" w14:textId="77777777" w:rsidR="009034FB" w:rsidRDefault="009034FB" w:rsidP="009034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EA42AC" w14:textId="77777777" w:rsidR="009034FB" w:rsidRDefault="009034FB" w:rsidP="009034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0CAACE" w14:textId="77777777" w:rsidR="009034FB" w:rsidRDefault="009034FB" w:rsidP="009034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1409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0F019773" w14:textId="77777777" w:rsidR="009034FB" w:rsidRDefault="009034FB" w:rsidP="009034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426)</w:t>
      </w:r>
    </w:p>
    <w:p w14:paraId="4B1BDEDC" w14:textId="77777777" w:rsidR="009034FB" w:rsidRDefault="009034FB" w:rsidP="009034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16DB9" w14:textId="77777777" w:rsidR="009034FB" w:rsidRDefault="009034FB" w:rsidP="009034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B16D7" w14:textId="77777777" w:rsidR="009034FB" w:rsidRPr="00E63FC3" w:rsidRDefault="009034FB" w:rsidP="009034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620CAC54" w14:textId="4E481EA1" w:rsidR="00BA00AB" w:rsidRPr="009034F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034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123CA" w14:textId="77777777" w:rsidR="009034FB" w:rsidRDefault="009034FB" w:rsidP="009139A6">
      <w:r>
        <w:separator/>
      </w:r>
    </w:p>
  </w:endnote>
  <w:endnote w:type="continuationSeparator" w:id="0">
    <w:p w14:paraId="7C342C05" w14:textId="77777777" w:rsidR="009034FB" w:rsidRDefault="009034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3A1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41C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2B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BFB58" w14:textId="77777777" w:rsidR="009034FB" w:rsidRDefault="009034FB" w:rsidP="009139A6">
      <w:r>
        <w:separator/>
      </w:r>
    </w:p>
  </w:footnote>
  <w:footnote w:type="continuationSeparator" w:id="0">
    <w:p w14:paraId="3B480975" w14:textId="77777777" w:rsidR="009034FB" w:rsidRDefault="009034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DB9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A06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EFB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4FB"/>
    <w:rsid w:val="000666E0"/>
    <w:rsid w:val="002510B7"/>
    <w:rsid w:val="005C130B"/>
    <w:rsid w:val="00826F5C"/>
    <w:rsid w:val="009034F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D1233"/>
  <w15:chartTrackingRefBased/>
  <w15:docId w15:val="{904B2FE0-03B6-4CB8-A9B4-AAB63DA7E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2022-03-04T14:38:00Z</dcterms:created>
  <dcterms:modified xsi:type="dcterms:W3CDTF">2022-03-04T14:40:00Z</dcterms:modified>
</cp:coreProperties>
</file>